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906C" w14:textId="77777777" w:rsidR="009F5ACB" w:rsidRDefault="009F5ACB" w:rsidP="009F5A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Roger AMYAS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0CE260D" w14:textId="77777777" w:rsidR="009F5ACB" w:rsidRDefault="009F5ACB" w:rsidP="009F5A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F9677A5" w14:textId="77777777" w:rsidR="009F5ACB" w:rsidRDefault="009F5ACB" w:rsidP="009F5A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A78D440" w14:textId="77777777" w:rsidR="009F5ACB" w:rsidRDefault="009F5ACB" w:rsidP="009F5A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Pontefract into lands of</w:t>
      </w:r>
    </w:p>
    <w:p w14:paraId="687376E3" w14:textId="77777777" w:rsidR="009F5ACB" w:rsidRDefault="009F5ACB" w:rsidP="009F5A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Elizabeth </w:t>
      </w:r>
      <w:proofErr w:type="spellStart"/>
      <w:r>
        <w:rPr>
          <w:rFonts w:eastAsia="Times New Roman" w:cs="Times New Roman"/>
          <w:szCs w:val="24"/>
        </w:rPr>
        <w:t>Haryngton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30A4C1ED" w14:textId="77777777" w:rsidR="009F5ACB" w:rsidRDefault="009F5ACB" w:rsidP="009F5A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BB0644F" w14:textId="77777777" w:rsidR="009F5ACB" w:rsidRDefault="009F5ACB" w:rsidP="009F5AC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p.120)</w:t>
      </w:r>
    </w:p>
    <w:p w14:paraId="790501EA" w14:textId="77777777" w:rsidR="009F5ACB" w:rsidRDefault="009F5ACB" w:rsidP="009F5ACB">
      <w:pPr>
        <w:pStyle w:val="NoSpacing"/>
        <w:rPr>
          <w:rFonts w:eastAsia="Times New Roman" w:cs="Times New Roman"/>
          <w:szCs w:val="24"/>
        </w:rPr>
      </w:pPr>
    </w:p>
    <w:p w14:paraId="50275855" w14:textId="77777777" w:rsidR="009F5ACB" w:rsidRDefault="009F5ACB" w:rsidP="009F5ACB">
      <w:pPr>
        <w:pStyle w:val="NoSpacing"/>
        <w:rPr>
          <w:rFonts w:eastAsia="Times New Roman" w:cs="Times New Roman"/>
          <w:szCs w:val="24"/>
        </w:rPr>
      </w:pPr>
    </w:p>
    <w:p w14:paraId="10748521" w14:textId="77777777" w:rsidR="009F5ACB" w:rsidRDefault="009F5ACB" w:rsidP="009F5A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September 2023</w:t>
      </w:r>
    </w:p>
    <w:p w14:paraId="16D3E40A" w14:textId="61240B11" w:rsidR="007E4F30" w:rsidRPr="009F5ACB" w:rsidRDefault="007E4F30" w:rsidP="007E4F30">
      <w:pPr>
        <w:pStyle w:val="NoSpacing"/>
        <w:rPr>
          <w:rFonts w:eastAsia="Times New Roman" w:cs="Times New Roman"/>
          <w:szCs w:val="24"/>
        </w:rPr>
      </w:pPr>
    </w:p>
    <w:sectPr w:rsidR="007E4F30" w:rsidRPr="009F5A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71CC5" w14:textId="77777777" w:rsidR="007E4F30" w:rsidRDefault="007E4F30" w:rsidP="009139A6">
      <w:r>
        <w:separator/>
      </w:r>
    </w:p>
  </w:endnote>
  <w:endnote w:type="continuationSeparator" w:id="0">
    <w:p w14:paraId="2DD647D2" w14:textId="77777777" w:rsidR="007E4F30" w:rsidRDefault="007E4F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91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80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62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70F72" w14:textId="77777777" w:rsidR="007E4F30" w:rsidRDefault="007E4F30" w:rsidP="009139A6">
      <w:r>
        <w:separator/>
      </w:r>
    </w:p>
  </w:footnote>
  <w:footnote w:type="continuationSeparator" w:id="0">
    <w:p w14:paraId="3CA134AB" w14:textId="77777777" w:rsidR="007E4F30" w:rsidRDefault="007E4F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6B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174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F3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F30"/>
    <w:rsid w:val="000666E0"/>
    <w:rsid w:val="002510B7"/>
    <w:rsid w:val="00514D04"/>
    <w:rsid w:val="005C130B"/>
    <w:rsid w:val="007521A3"/>
    <w:rsid w:val="007E4F30"/>
    <w:rsid w:val="00826F5C"/>
    <w:rsid w:val="009139A6"/>
    <w:rsid w:val="009448BB"/>
    <w:rsid w:val="00947624"/>
    <w:rsid w:val="009F5ACB"/>
    <w:rsid w:val="00A3176C"/>
    <w:rsid w:val="00AE65F8"/>
    <w:rsid w:val="00BA00AB"/>
    <w:rsid w:val="00C1287E"/>
    <w:rsid w:val="00CB4ED9"/>
    <w:rsid w:val="00D867D8"/>
    <w:rsid w:val="00D9013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ECDFC"/>
  <w15:chartTrackingRefBased/>
  <w15:docId w15:val="{D9936ABD-3655-4574-AAD8-682E12F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2023-09-14T19:07:00Z</dcterms:created>
  <dcterms:modified xsi:type="dcterms:W3CDTF">2023-09-14T20:25:00Z</dcterms:modified>
</cp:coreProperties>
</file>